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87" w:rsidRPr="00242633" w:rsidRDefault="007D6A87" w:rsidP="00360FC7">
      <w:pPr>
        <w:spacing w:before="100" w:beforeAutospacing="1" w:after="100" w:afterAutospacing="1"/>
        <w:ind w:left="0"/>
        <w:jc w:val="both"/>
        <w:outlineLvl w:val="0"/>
        <w:rPr>
          <w:rFonts w:ascii="Arial" w:eastAsia="Times New Roman" w:hAnsi="Arial" w:cs="Arial"/>
          <w:b/>
          <w:kern w:val="36"/>
          <w:sz w:val="24"/>
          <w:szCs w:val="24"/>
          <w:lang w:eastAsia="it-IT"/>
        </w:rPr>
      </w:pPr>
    </w:p>
    <w:p w:rsidR="00360FC7" w:rsidRPr="00242633" w:rsidRDefault="00360FC7" w:rsidP="00360FC7">
      <w:pPr>
        <w:spacing w:before="100" w:beforeAutospacing="1" w:after="100" w:afterAutospacing="1"/>
        <w:ind w:left="0"/>
        <w:jc w:val="both"/>
        <w:outlineLvl w:val="0"/>
        <w:rPr>
          <w:rFonts w:ascii="Arial" w:eastAsia="Times New Roman" w:hAnsi="Arial" w:cs="Arial"/>
          <w:b/>
          <w:kern w:val="36"/>
          <w:sz w:val="24"/>
          <w:szCs w:val="24"/>
          <w:lang w:eastAsia="it-IT"/>
        </w:rPr>
      </w:pPr>
    </w:p>
    <w:p w:rsidR="00360FC7" w:rsidRPr="00242633" w:rsidRDefault="00360FC7" w:rsidP="00360FC7">
      <w:pPr>
        <w:spacing w:before="100" w:beforeAutospacing="1" w:after="100" w:afterAutospacing="1"/>
        <w:ind w:left="0"/>
        <w:jc w:val="both"/>
        <w:outlineLvl w:val="0"/>
        <w:rPr>
          <w:rFonts w:ascii="Arial" w:eastAsia="Times New Roman" w:hAnsi="Arial" w:cs="Arial"/>
          <w:b/>
          <w:kern w:val="36"/>
          <w:sz w:val="24"/>
          <w:szCs w:val="24"/>
          <w:lang w:eastAsia="it-IT"/>
        </w:rPr>
      </w:pPr>
    </w:p>
    <w:p w:rsidR="00FE253D" w:rsidRPr="00242633" w:rsidRDefault="00FE253D" w:rsidP="00360FC7">
      <w:pPr>
        <w:spacing w:before="100" w:beforeAutospacing="1" w:after="100" w:afterAutospacing="1"/>
        <w:ind w:left="0"/>
        <w:jc w:val="both"/>
        <w:outlineLvl w:val="0"/>
        <w:rPr>
          <w:rFonts w:ascii="Arial" w:eastAsia="Times New Roman" w:hAnsi="Arial" w:cs="Arial"/>
          <w:b/>
          <w:kern w:val="36"/>
          <w:sz w:val="24"/>
          <w:szCs w:val="24"/>
          <w:lang w:eastAsia="it-IT"/>
        </w:rPr>
      </w:pPr>
    </w:p>
    <w:p w:rsidR="00976D87" w:rsidRPr="00F601B4" w:rsidRDefault="00976D87" w:rsidP="00976D87">
      <w:pPr>
        <w:widowControl w:val="0"/>
        <w:suppressAutoHyphens/>
        <w:overflowPunct w:val="0"/>
        <w:autoSpaceDE w:val="0"/>
        <w:autoSpaceDN w:val="0"/>
        <w:spacing w:after="11"/>
        <w:ind w:hanging="10"/>
        <w:textAlignment w:val="baseline"/>
        <w:rPr>
          <w:rFonts w:ascii="Arial" w:hAnsi="Arial"/>
          <w:color w:val="000000"/>
          <w:kern w:val="3"/>
          <w:sz w:val="28"/>
          <w:szCs w:val="28"/>
        </w:rPr>
      </w:pPr>
      <w:r w:rsidRPr="00F601B4">
        <w:rPr>
          <w:rFonts w:ascii="Arial" w:hAnsi="Arial"/>
          <w:b/>
          <w:color w:val="000000"/>
          <w:kern w:val="3"/>
          <w:sz w:val="28"/>
          <w:szCs w:val="28"/>
        </w:rPr>
        <w:t xml:space="preserve">DOMANDA </w:t>
      </w:r>
      <w:proofErr w:type="spellStart"/>
      <w:r w:rsidRPr="00F601B4">
        <w:rPr>
          <w:rFonts w:ascii="Arial" w:hAnsi="Arial"/>
          <w:b/>
          <w:color w:val="000000"/>
          <w:kern w:val="3"/>
          <w:sz w:val="28"/>
          <w:szCs w:val="28"/>
        </w:rPr>
        <w:t>DI</w:t>
      </w:r>
      <w:proofErr w:type="spellEnd"/>
      <w:r w:rsidRPr="00F601B4">
        <w:rPr>
          <w:rFonts w:ascii="Arial" w:hAnsi="Arial"/>
          <w:b/>
          <w:color w:val="000000"/>
          <w:kern w:val="3"/>
          <w:sz w:val="28"/>
          <w:szCs w:val="28"/>
        </w:rPr>
        <w:t xml:space="preserve"> PARTECIPAZIONE</w:t>
      </w:r>
    </w:p>
    <w:p w:rsidR="00976D87" w:rsidRPr="006C1556" w:rsidRDefault="00976D87" w:rsidP="00976D87">
      <w:pPr>
        <w:widowControl w:val="0"/>
        <w:suppressAutoHyphens/>
        <w:overflowPunct w:val="0"/>
        <w:autoSpaceDE w:val="0"/>
        <w:autoSpaceDN w:val="0"/>
        <w:spacing w:after="3" w:line="247" w:lineRule="auto"/>
        <w:ind w:hanging="10"/>
        <w:jc w:val="right"/>
        <w:textAlignment w:val="baseline"/>
        <w:rPr>
          <w:rFonts w:ascii="Arial" w:hAnsi="Arial"/>
          <w:color w:val="000000"/>
          <w:kern w:val="3"/>
        </w:rPr>
      </w:pPr>
    </w:p>
    <w:p w:rsidR="00976D87" w:rsidRPr="008C0A4D" w:rsidRDefault="00976D87" w:rsidP="00976D87">
      <w:pPr>
        <w:widowControl w:val="0"/>
        <w:suppressAutoHyphens/>
        <w:overflowPunct w:val="0"/>
        <w:autoSpaceDE w:val="0"/>
        <w:autoSpaceDN w:val="0"/>
        <w:spacing w:after="3" w:line="247" w:lineRule="auto"/>
        <w:ind w:hanging="10"/>
        <w:jc w:val="right"/>
        <w:textAlignment w:val="baseline"/>
        <w:rPr>
          <w:rFonts w:ascii="Arial" w:hAnsi="Arial"/>
          <w:b/>
          <w:color w:val="000000"/>
          <w:kern w:val="3"/>
        </w:rPr>
      </w:pPr>
      <w:proofErr w:type="spellStart"/>
      <w:r w:rsidRPr="008C0A4D">
        <w:rPr>
          <w:rFonts w:ascii="Arial" w:hAnsi="Arial"/>
          <w:b/>
          <w:color w:val="000000"/>
          <w:kern w:val="3"/>
        </w:rPr>
        <w:t>Spett.le</w:t>
      </w:r>
      <w:proofErr w:type="spellEnd"/>
      <w:r w:rsidRPr="008C0A4D">
        <w:rPr>
          <w:rFonts w:ascii="Arial" w:hAnsi="Arial"/>
          <w:b/>
          <w:color w:val="000000"/>
          <w:kern w:val="3"/>
        </w:rPr>
        <w:t xml:space="preserve"> Stamperia Regionale Braille ETS</w:t>
      </w:r>
    </w:p>
    <w:p w:rsidR="00976D87" w:rsidRPr="008C0A4D" w:rsidRDefault="002822F8" w:rsidP="00976D87">
      <w:pPr>
        <w:widowControl w:val="0"/>
        <w:suppressAutoHyphens/>
        <w:overflowPunct w:val="0"/>
        <w:autoSpaceDE w:val="0"/>
        <w:autoSpaceDN w:val="0"/>
        <w:spacing w:after="3" w:line="247" w:lineRule="auto"/>
        <w:ind w:hanging="10"/>
        <w:jc w:val="right"/>
        <w:textAlignment w:val="baseline"/>
        <w:rPr>
          <w:rFonts w:ascii="Arial" w:hAnsi="Arial"/>
          <w:b/>
          <w:color w:val="000000"/>
          <w:kern w:val="3"/>
        </w:rPr>
      </w:pPr>
      <w:r>
        <w:rPr>
          <w:rFonts w:ascii="Arial" w:hAnsi="Arial"/>
          <w:b/>
          <w:color w:val="000000"/>
          <w:kern w:val="3"/>
        </w:rPr>
        <w:t>V</w:t>
      </w:r>
      <w:r w:rsidR="00976D87" w:rsidRPr="008C0A4D">
        <w:rPr>
          <w:rFonts w:ascii="Arial" w:hAnsi="Arial"/>
          <w:b/>
          <w:color w:val="000000"/>
          <w:kern w:val="3"/>
        </w:rPr>
        <w:t xml:space="preserve">ia Aurelio </w:t>
      </w:r>
      <w:proofErr w:type="spellStart"/>
      <w:r w:rsidR="00976D87" w:rsidRPr="008C0A4D">
        <w:rPr>
          <w:rFonts w:ascii="Arial" w:hAnsi="Arial"/>
          <w:b/>
          <w:color w:val="000000"/>
          <w:kern w:val="3"/>
        </w:rPr>
        <w:t>Nicolodi</w:t>
      </w:r>
      <w:proofErr w:type="spellEnd"/>
      <w:r w:rsidR="00976D87" w:rsidRPr="008C0A4D">
        <w:rPr>
          <w:rFonts w:ascii="Arial" w:hAnsi="Arial"/>
          <w:b/>
          <w:color w:val="000000"/>
          <w:kern w:val="3"/>
        </w:rPr>
        <w:t xml:space="preserve"> 4, 95125 Catania </w:t>
      </w:r>
    </w:p>
    <w:p w:rsidR="00976D87" w:rsidRPr="006C1556" w:rsidRDefault="00976D87" w:rsidP="00976D87">
      <w:pPr>
        <w:widowControl w:val="0"/>
        <w:suppressAutoHyphens/>
        <w:overflowPunct w:val="0"/>
        <w:autoSpaceDE w:val="0"/>
        <w:autoSpaceDN w:val="0"/>
        <w:spacing w:line="247" w:lineRule="auto"/>
        <w:jc w:val="both"/>
        <w:textAlignment w:val="baseline"/>
        <w:rPr>
          <w:rFonts w:ascii="Arial" w:hAnsi="Arial"/>
          <w:color w:val="000000"/>
          <w:kern w:val="3"/>
        </w:rPr>
      </w:pPr>
    </w:p>
    <w:p w:rsidR="00976D87" w:rsidRPr="006C1556" w:rsidRDefault="00976D87" w:rsidP="00976D87">
      <w:pPr>
        <w:widowControl w:val="0"/>
        <w:suppressAutoHyphens/>
        <w:overflowPunct w:val="0"/>
        <w:autoSpaceDE w:val="0"/>
        <w:autoSpaceDN w:val="0"/>
        <w:spacing w:line="247" w:lineRule="auto"/>
        <w:jc w:val="both"/>
        <w:textAlignment w:val="baseline"/>
        <w:rPr>
          <w:rFonts w:ascii="Arial" w:hAnsi="Arial"/>
          <w:color w:val="000000"/>
          <w:kern w:val="3"/>
        </w:rPr>
      </w:pPr>
    </w:p>
    <w:p w:rsidR="00976D87" w:rsidRDefault="00976D87" w:rsidP="00976D87">
      <w:pPr>
        <w:widowControl w:val="0"/>
        <w:suppressAutoHyphens/>
        <w:overflowPunct w:val="0"/>
        <w:autoSpaceDE w:val="0"/>
        <w:autoSpaceDN w:val="0"/>
        <w:spacing w:line="276" w:lineRule="auto"/>
        <w:ind w:hanging="10"/>
        <w:jc w:val="both"/>
        <w:textAlignment w:val="baseline"/>
        <w:rPr>
          <w:rFonts w:ascii="Arial" w:hAnsi="Arial"/>
          <w:color w:val="000000"/>
          <w:kern w:val="3"/>
        </w:rPr>
      </w:pPr>
      <w:r w:rsidRPr="006C1556">
        <w:rPr>
          <w:rFonts w:ascii="Arial" w:hAnsi="Arial"/>
          <w:color w:val="000000"/>
          <w:kern w:val="3"/>
        </w:rPr>
        <w:t xml:space="preserve">Il sottoscritto </w:t>
      </w:r>
      <w:r>
        <w:rPr>
          <w:rFonts w:ascii="Arial" w:hAnsi="Arial"/>
          <w:color w:val="000000"/>
          <w:kern w:val="3"/>
        </w:rPr>
        <w:t>______</w:t>
      </w:r>
      <w:r w:rsidRPr="006C1556">
        <w:rPr>
          <w:rFonts w:ascii="Arial" w:hAnsi="Arial"/>
          <w:color w:val="000000"/>
          <w:kern w:val="3"/>
        </w:rPr>
        <w:t>___________________,</w:t>
      </w:r>
      <w:r>
        <w:rPr>
          <w:rFonts w:ascii="Arial" w:hAnsi="Arial"/>
          <w:color w:val="000000"/>
          <w:kern w:val="3"/>
        </w:rPr>
        <w:t xml:space="preserve"> nato a </w:t>
      </w:r>
      <w:r w:rsidRPr="006C1556">
        <w:rPr>
          <w:rFonts w:ascii="Arial" w:hAnsi="Arial"/>
          <w:color w:val="000000"/>
          <w:kern w:val="3"/>
        </w:rPr>
        <w:t>___</w:t>
      </w:r>
      <w:r>
        <w:rPr>
          <w:rFonts w:ascii="Arial" w:hAnsi="Arial"/>
          <w:color w:val="000000"/>
          <w:kern w:val="3"/>
        </w:rPr>
        <w:t>_____________ il</w:t>
      </w:r>
      <w:r w:rsidRPr="006C1556">
        <w:rPr>
          <w:rFonts w:ascii="Arial" w:hAnsi="Arial"/>
          <w:color w:val="000000"/>
          <w:kern w:val="3"/>
        </w:rPr>
        <w:t>___________</w:t>
      </w:r>
      <w:r>
        <w:rPr>
          <w:rFonts w:ascii="Arial" w:hAnsi="Arial"/>
          <w:color w:val="000000"/>
          <w:kern w:val="3"/>
        </w:rPr>
        <w:t xml:space="preserve">, </w:t>
      </w:r>
      <w:r w:rsidRPr="006C1556">
        <w:rPr>
          <w:rFonts w:ascii="Arial" w:hAnsi="Arial"/>
          <w:color w:val="000000"/>
          <w:kern w:val="3"/>
        </w:rPr>
        <w:t>codice fiscale_______________</w:t>
      </w:r>
      <w:r>
        <w:rPr>
          <w:rFonts w:ascii="Arial" w:hAnsi="Arial"/>
          <w:color w:val="000000"/>
          <w:kern w:val="3"/>
        </w:rPr>
        <w:t>____</w:t>
      </w:r>
      <w:r w:rsidRPr="006C1556">
        <w:rPr>
          <w:rFonts w:ascii="Arial" w:hAnsi="Arial"/>
          <w:color w:val="000000"/>
          <w:kern w:val="3"/>
        </w:rPr>
        <w:t xml:space="preserve">______, nella qualità di ________________________ </w:t>
      </w:r>
      <w:r>
        <w:rPr>
          <w:rFonts w:ascii="Arial" w:hAnsi="Arial"/>
          <w:color w:val="000000"/>
          <w:kern w:val="3"/>
        </w:rPr>
        <w:t xml:space="preserve">della ditta ___________________________ con sede in ___________, </w:t>
      </w:r>
      <w:r w:rsidRPr="006C1556">
        <w:rPr>
          <w:rFonts w:ascii="Arial" w:hAnsi="Arial"/>
          <w:color w:val="000000"/>
          <w:kern w:val="3"/>
        </w:rPr>
        <w:t xml:space="preserve">Via </w:t>
      </w:r>
      <w:r>
        <w:rPr>
          <w:rFonts w:ascii="Arial" w:hAnsi="Arial"/>
          <w:color w:val="000000"/>
          <w:kern w:val="3"/>
        </w:rPr>
        <w:t>__________________ n. ____</w:t>
      </w:r>
    </w:p>
    <w:p w:rsidR="00976D87" w:rsidRPr="006C1556" w:rsidRDefault="00976D87" w:rsidP="00976D87">
      <w:pPr>
        <w:widowControl w:val="0"/>
        <w:suppressAutoHyphens/>
        <w:overflowPunct w:val="0"/>
        <w:autoSpaceDE w:val="0"/>
        <w:autoSpaceDN w:val="0"/>
        <w:spacing w:line="276" w:lineRule="auto"/>
        <w:ind w:hanging="11"/>
        <w:jc w:val="both"/>
        <w:textAlignment w:val="baseline"/>
        <w:rPr>
          <w:rFonts w:ascii="Arial" w:hAnsi="Arial"/>
          <w:color w:val="000000"/>
          <w:kern w:val="3"/>
        </w:rPr>
      </w:pPr>
      <w:r>
        <w:rPr>
          <w:rFonts w:ascii="Arial" w:hAnsi="Arial"/>
          <w:color w:val="000000"/>
          <w:kern w:val="3"/>
        </w:rPr>
        <w:t xml:space="preserve">Partita Iva__________________, </w:t>
      </w:r>
      <w:r w:rsidRPr="006C1556">
        <w:rPr>
          <w:rFonts w:ascii="Arial" w:hAnsi="Arial"/>
          <w:color w:val="000000"/>
          <w:kern w:val="3"/>
        </w:rPr>
        <w:t>telefono __________________, PEC ____</w:t>
      </w:r>
      <w:r>
        <w:rPr>
          <w:rFonts w:ascii="Arial" w:hAnsi="Arial"/>
          <w:color w:val="000000"/>
          <w:kern w:val="3"/>
        </w:rPr>
        <w:t>_____</w:t>
      </w:r>
      <w:r w:rsidRPr="006C1556">
        <w:rPr>
          <w:rFonts w:ascii="Arial" w:hAnsi="Arial"/>
          <w:color w:val="000000"/>
          <w:kern w:val="3"/>
        </w:rPr>
        <w:t>__________</w:t>
      </w:r>
    </w:p>
    <w:p w:rsidR="00976D87" w:rsidRPr="007731F3" w:rsidRDefault="00976D87" w:rsidP="00976D87">
      <w:pPr>
        <w:widowControl w:val="0"/>
        <w:suppressAutoHyphens/>
        <w:overflowPunct w:val="0"/>
        <w:autoSpaceDE w:val="0"/>
        <w:autoSpaceDN w:val="0"/>
        <w:spacing w:line="276" w:lineRule="auto"/>
        <w:ind w:hanging="11"/>
        <w:jc w:val="both"/>
        <w:textAlignment w:val="baseline"/>
        <w:rPr>
          <w:rFonts w:ascii="Arial" w:hAnsi="Arial"/>
          <w:color w:val="000000"/>
          <w:kern w:val="3"/>
        </w:rPr>
      </w:pPr>
      <w:r>
        <w:rPr>
          <w:rFonts w:ascii="Arial" w:hAnsi="Arial"/>
          <w:color w:val="000000"/>
          <w:kern w:val="3"/>
        </w:rPr>
        <w:t xml:space="preserve">manifesta il proprio interesse a </w:t>
      </w:r>
      <w:r w:rsidRPr="006C1556">
        <w:rPr>
          <w:rFonts w:ascii="Arial" w:hAnsi="Arial"/>
          <w:color w:val="000000"/>
          <w:kern w:val="3"/>
        </w:rPr>
        <w:t xml:space="preserve">partecipare </w:t>
      </w:r>
      <w:r>
        <w:rPr>
          <w:rFonts w:ascii="Arial" w:hAnsi="Arial"/>
          <w:color w:val="000000"/>
          <w:kern w:val="3"/>
        </w:rPr>
        <w:t xml:space="preserve">alla procedura </w:t>
      </w:r>
      <w:r w:rsidRPr="00E343E2">
        <w:rPr>
          <w:rFonts w:ascii="Arial" w:eastAsia="Calibri" w:hAnsi="Arial" w:cs="Times New Roman"/>
          <w:kern w:val="3"/>
        </w:rPr>
        <w:t>per</w:t>
      </w:r>
      <w:r w:rsidRPr="000B4D90">
        <w:rPr>
          <w:rFonts w:ascii="Arial" w:eastAsia="Calibri" w:hAnsi="Arial" w:cs="Times New Roman"/>
          <w:b/>
          <w:kern w:val="3"/>
        </w:rPr>
        <w:t xml:space="preserve"> l’affidamento </w:t>
      </w:r>
      <w:r w:rsidRPr="000B4D90">
        <w:rPr>
          <w:rFonts w:ascii="Arial" w:hAnsi="Arial"/>
          <w:b/>
          <w:kern w:val="3"/>
        </w:rPr>
        <w:t xml:space="preserve">dei lavori inerenti al progetto antincendio </w:t>
      </w:r>
      <w:r w:rsidRPr="007731F3">
        <w:rPr>
          <w:rFonts w:ascii="Arial" w:hAnsi="Arial"/>
          <w:kern w:val="3"/>
        </w:rPr>
        <w:t>della Stamperia Regionale Braille ETS</w:t>
      </w:r>
      <w:r>
        <w:rPr>
          <w:rFonts w:ascii="Arial" w:hAnsi="Arial"/>
          <w:kern w:val="3"/>
        </w:rPr>
        <w:t>,</w:t>
      </w:r>
      <w:r w:rsidRPr="007731F3">
        <w:rPr>
          <w:rFonts w:ascii="Arial" w:hAnsi="Arial"/>
          <w:kern w:val="3"/>
        </w:rPr>
        <w:t xml:space="preserve"> </w:t>
      </w:r>
      <w:r w:rsidR="00E70877">
        <w:rPr>
          <w:rFonts w:ascii="Arial" w:hAnsi="Arial"/>
          <w:kern w:val="3"/>
        </w:rPr>
        <w:t>V</w:t>
      </w:r>
      <w:r w:rsidRPr="007731F3">
        <w:rPr>
          <w:rFonts w:ascii="Arial" w:hAnsi="Arial"/>
          <w:kern w:val="3"/>
        </w:rPr>
        <w:t>ia A</w:t>
      </w:r>
      <w:r>
        <w:rPr>
          <w:rFonts w:ascii="Arial" w:hAnsi="Arial"/>
          <w:kern w:val="3"/>
        </w:rPr>
        <w:t>.</w:t>
      </w:r>
      <w:r w:rsidRPr="007731F3">
        <w:rPr>
          <w:rFonts w:ascii="Arial" w:hAnsi="Arial"/>
          <w:kern w:val="3"/>
        </w:rPr>
        <w:t xml:space="preserve"> </w:t>
      </w:r>
      <w:proofErr w:type="spellStart"/>
      <w:r w:rsidRPr="007731F3">
        <w:rPr>
          <w:rFonts w:ascii="Arial" w:hAnsi="Arial"/>
          <w:kern w:val="3"/>
        </w:rPr>
        <w:t>Nicolodi</w:t>
      </w:r>
      <w:proofErr w:type="spellEnd"/>
      <w:r w:rsidRPr="007731F3">
        <w:rPr>
          <w:rFonts w:ascii="Arial" w:hAnsi="Arial"/>
          <w:kern w:val="3"/>
        </w:rPr>
        <w:t xml:space="preserve"> 4, Catania.</w:t>
      </w:r>
    </w:p>
    <w:p w:rsidR="00976D87" w:rsidRPr="006C1556" w:rsidRDefault="00976D87" w:rsidP="00976D87">
      <w:pPr>
        <w:widowControl w:val="0"/>
        <w:suppressAutoHyphens/>
        <w:overflowPunct w:val="0"/>
        <w:autoSpaceDE w:val="0"/>
        <w:autoSpaceDN w:val="0"/>
        <w:spacing w:line="276" w:lineRule="auto"/>
        <w:ind w:hanging="11"/>
        <w:jc w:val="both"/>
        <w:textAlignment w:val="baseline"/>
        <w:rPr>
          <w:rFonts w:ascii="Arial" w:hAnsi="Arial"/>
          <w:color w:val="000000"/>
          <w:kern w:val="3"/>
        </w:rPr>
      </w:pPr>
      <w:r>
        <w:rPr>
          <w:rFonts w:ascii="Arial" w:hAnsi="Arial"/>
          <w:color w:val="000000"/>
          <w:kern w:val="3"/>
        </w:rPr>
        <w:t>A tal fine, ai</w:t>
      </w:r>
      <w:r w:rsidRPr="006C1556">
        <w:rPr>
          <w:rFonts w:ascii="Arial" w:hAnsi="Arial"/>
          <w:color w:val="000000"/>
          <w:kern w:val="3"/>
        </w:rPr>
        <w:t xml:space="preserve"> sensi degli articoli 46 e 47 del D.P.R. 28/12/2000 n. 445 e successive modifiche e</w:t>
      </w:r>
      <w:r>
        <w:rPr>
          <w:rFonts w:ascii="Arial" w:hAnsi="Arial"/>
          <w:color w:val="000000"/>
          <w:kern w:val="3"/>
        </w:rPr>
        <w:t xml:space="preserve"> </w:t>
      </w:r>
      <w:r w:rsidRPr="006C1556">
        <w:rPr>
          <w:rFonts w:ascii="Arial" w:hAnsi="Arial"/>
          <w:color w:val="000000"/>
          <w:kern w:val="3"/>
        </w:rPr>
        <w:t>integrazioni, consapevole delle sanzioni penali previste dal</w:t>
      </w:r>
      <w:r>
        <w:rPr>
          <w:rFonts w:ascii="Arial" w:hAnsi="Arial"/>
          <w:color w:val="000000"/>
          <w:kern w:val="3"/>
        </w:rPr>
        <w:t>l’art. 76 del D.P.R. 28.12.2000</w:t>
      </w:r>
      <w:r w:rsidRPr="006C1556">
        <w:rPr>
          <w:rFonts w:ascii="Arial" w:hAnsi="Arial"/>
          <w:color w:val="000000"/>
          <w:kern w:val="3"/>
        </w:rPr>
        <w:t xml:space="preserve"> n. 445</w:t>
      </w:r>
      <w:r>
        <w:rPr>
          <w:rFonts w:ascii="Arial" w:hAnsi="Arial"/>
          <w:color w:val="000000"/>
          <w:kern w:val="3"/>
        </w:rPr>
        <w:t>,</w:t>
      </w:r>
    </w:p>
    <w:p w:rsidR="00976D87" w:rsidRDefault="00976D87" w:rsidP="00976D87">
      <w:pPr>
        <w:widowControl w:val="0"/>
        <w:suppressAutoHyphens/>
        <w:overflowPunct w:val="0"/>
        <w:autoSpaceDE w:val="0"/>
        <w:autoSpaceDN w:val="0"/>
        <w:spacing w:line="276" w:lineRule="auto"/>
        <w:ind w:hanging="10"/>
        <w:jc w:val="both"/>
        <w:textAlignment w:val="baseline"/>
        <w:rPr>
          <w:rFonts w:ascii="Arial" w:hAnsi="Arial"/>
          <w:b/>
          <w:color w:val="000000"/>
          <w:kern w:val="3"/>
        </w:rPr>
      </w:pPr>
    </w:p>
    <w:p w:rsidR="00976D87" w:rsidRDefault="00976D87" w:rsidP="00976D87">
      <w:pPr>
        <w:widowControl w:val="0"/>
        <w:suppressAutoHyphens/>
        <w:overflowPunct w:val="0"/>
        <w:autoSpaceDE w:val="0"/>
        <w:autoSpaceDN w:val="0"/>
        <w:spacing w:line="276" w:lineRule="auto"/>
        <w:ind w:hanging="10"/>
        <w:textAlignment w:val="baseline"/>
        <w:rPr>
          <w:rFonts w:ascii="Arial" w:hAnsi="Arial"/>
          <w:b/>
          <w:color w:val="000000"/>
          <w:kern w:val="3"/>
        </w:rPr>
      </w:pPr>
      <w:r>
        <w:rPr>
          <w:rFonts w:ascii="Arial" w:hAnsi="Arial"/>
          <w:b/>
          <w:color w:val="000000"/>
          <w:kern w:val="3"/>
        </w:rPr>
        <w:t>DICHIAR</w:t>
      </w:r>
      <w:r w:rsidRPr="006C1556">
        <w:rPr>
          <w:rFonts w:ascii="Arial" w:hAnsi="Arial"/>
          <w:b/>
          <w:color w:val="000000"/>
          <w:kern w:val="3"/>
        </w:rPr>
        <w:t>A</w:t>
      </w:r>
    </w:p>
    <w:p w:rsidR="00976D87" w:rsidRDefault="00976D87" w:rsidP="00976D87">
      <w:pPr>
        <w:widowControl w:val="0"/>
        <w:numPr>
          <w:ilvl w:val="0"/>
          <w:numId w:val="28"/>
        </w:numPr>
        <w:tabs>
          <w:tab w:val="left" w:pos="993"/>
          <w:tab w:val="left" w:pos="1440"/>
        </w:tabs>
        <w:suppressAutoHyphens/>
        <w:overflowPunct w:val="0"/>
        <w:autoSpaceDE w:val="0"/>
        <w:autoSpaceDN w:val="0"/>
        <w:spacing w:line="276" w:lineRule="auto"/>
        <w:ind w:right="0"/>
        <w:jc w:val="both"/>
        <w:textAlignment w:val="baseline"/>
        <w:rPr>
          <w:rFonts w:ascii="Arial" w:hAnsi="Arial"/>
          <w:color w:val="000000"/>
          <w:kern w:val="3"/>
        </w:rPr>
      </w:pPr>
      <w:r w:rsidRPr="00E9099E">
        <w:rPr>
          <w:rFonts w:ascii="Arial" w:hAnsi="Arial"/>
          <w:color w:val="000000"/>
          <w:kern w:val="3"/>
        </w:rPr>
        <w:t>di non trovarsi in cause di esclusione</w:t>
      </w:r>
      <w:r>
        <w:rPr>
          <w:rFonts w:ascii="Arial" w:hAnsi="Arial"/>
          <w:color w:val="000000"/>
          <w:kern w:val="3"/>
        </w:rPr>
        <w:t>,</w:t>
      </w:r>
      <w:r w:rsidRPr="00E9099E">
        <w:rPr>
          <w:rFonts w:ascii="Arial" w:hAnsi="Arial"/>
          <w:color w:val="000000"/>
          <w:kern w:val="3"/>
        </w:rPr>
        <w:t xml:space="preserve"> ex artt. 94 e ss. del D. </w:t>
      </w:r>
      <w:proofErr w:type="spellStart"/>
      <w:r w:rsidRPr="00E9099E">
        <w:rPr>
          <w:rFonts w:ascii="Arial" w:hAnsi="Arial"/>
          <w:color w:val="000000"/>
          <w:kern w:val="3"/>
        </w:rPr>
        <w:t>Lgs</w:t>
      </w:r>
      <w:proofErr w:type="spellEnd"/>
      <w:r w:rsidRPr="00E9099E">
        <w:rPr>
          <w:rFonts w:ascii="Arial" w:hAnsi="Arial"/>
          <w:color w:val="000000"/>
          <w:kern w:val="3"/>
        </w:rPr>
        <w:t>. 36/2023</w:t>
      </w:r>
      <w:r>
        <w:rPr>
          <w:rFonts w:ascii="Arial" w:hAnsi="Arial"/>
          <w:color w:val="000000"/>
          <w:kern w:val="3"/>
        </w:rPr>
        <w:t>;</w:t>
      </w:r>
    </w:p>
    <w:p w:rsidR="00976D87" w:rsidRPr="006C1556" w:rsidRDefault="00976D87" w:rsidP="00976D87">
      <w:pPr>
        <w:widowControl w:val="0"/>
        <w:numPr>
          <w:ilvl w:val="0"/>
          <w:numId w:val="28"/>
        </w:numPr>
        <w:tabs>
          <w:tab w:val="left" w:pos="993"/>
          <w:tab w:val="left" w:pos="1440"/>
        </w:tabs>
        <w:suppressAutoHyphens/>
        <w:overflowPunct w:val="0"/>
        <w:autoSpaceDE w:val="0"/>
        <w:autoSpaceDN w:val="0"/>
        <w:spacing w:line="276" w:lineRule="auto"/>
        <w:ind w:right="0"/>
        <w:jc w:val="both"/>
        <w:textAlignment w:val="baseline"/>
        <w:rPr>
          <w:rFonts w:ascii="Arial" w:hAnsi="Arial"/>
          <w:color w:val="000000"/>
          <w:kern w:val="3"/>
        </w:rPr>
      </w:pPr>
      <w:r w:rsidRPr="006C1556">
        <w:rPr>
          <w:rFonts w:ascii="Arial" w:hAnsi="Arial"/>
          <w:color w:val="000000"/>
          <w:kern w:val="3"/>
        </w:rPr>
        <w:t>di aver preso esatta cognizione della natura de</w:t>
      </w:r>
      <w:r>
        <w:rPr>
          <w:rFonts w:ascii="Arial" w:hAnsi="Arial"/>
          <w:color w:val="000000"/>
          <w:kern w:val="3"/>
        </w:rPr>
        <w:t>i lavori</w:t>
      </w:r>
      <w:r w:rsidRPr="006C1556">
        <w:rPr>
          <w:rFonts w:ascii="Arial" w:hAnsi="Arial"/>
          <w:color w:val="000000"/>
          <w:kern w:val="3"/>
        </w:rPr>
        <w:t xml:space="preserve"> e di tutte le circostanze generali e particolari che possono influire sulla </w:t>
      </w:r>
      <w:r>
        <w:rPr>
          <w:rFonts w:ascii="Arial" w:hAnsi="Arial"/>
          <w:color w:val="000000"/>
          <w:kern w:val="3"/>
        </w:rPr>
        <w:t>loro</w:t>
      </w:r>
      <w:r w:rsidRPr="006C1556">
        <w:rPr>
          <w:rFonts w:ascii="Arial" w:hAnsi="Arial"/>
          <w:color w:val="000000"/>
          <w:kern w:val="3"/>
        </w:rPr>
        <w:t xml:space="preserve"> esecuzione;</w:t>
      </w:r>
    </w:p>
    <w:p w:rsidR="00976D87" w:rsidRPr="006C1556" w:rsidRDefault="00976D87" w:rsidP="00976D87">
      <w:pPr>
        <w:widowControl w:val="0"/>
        <w:numPr>
          <w:ilvl w:val="0"/>
          <w:numId w:val="28"/>
        </w:numPr>
        <w:tabs>
          <w:tab w:val="left" w:pos="993"/>
          <w:tab w:val="left" w:pos="1440"/>
        </w:tabs>
        <w:suppressAutoHyphens/>
        <w:overflowPunct w:val="0"/>
        <w:autoSpaceDE w:val="0"/>
        <w:autoSpaceDN w:val="0"/>
        <w:spacing w:line="276" w:lineRule="auto"/>
        <w:ind w:right="0"/>
        <w:jc w:val="both"/>
        <w:textAlignment w:val="baseline"/>
        <w:rPr>
          <w:rFonts w:ascii="Arial" w:hAnsi="Arial"/>
          <w:color w:val="000000"/>
          <w:kern w:val="3"/>
        </w:rPr>
      </w:pPr>
      <w:r w:rsidRPr="006C1556">
        <w:rPr>
          <w:rFonts w:ascii="Arial" w:hAnsi="Arial"/>
          <w:color w:val="000000"/>
          <w:kern w:val="3"/>
        </w:rPr>
        <w:t>di accettare, senza condizione o riserva alcuna, tutte le disposizioni contenute nel</w:t>
      </w:r>
      <w:r>
        <w:rPr>
          <w:rFonts w:ascii="Arial" w:hAnsi="Arial"/>
          <w:color w:val="000000"/>
          <w:kern w:val="3"/>
        </w:rPr>
        <w:t>l’avviso pubblicato dalla Stazione appaltante e nei suoi allegati;</w:t>
      </w:r>
    </w:p>
    <w:p w:rsidR="00976D87" w:rsidRDefault="00976D87" w:rsidP="00976D87">
      <w:pPr>
        <w:widowControl w:val="0"/>
        <w:numPr>
          <w:ilvl w:val="0"/>
          <w:numId w:val="28"/>
        </w:numPr>
        <w:tabs>
          <w:tab w:val="left" w:pos="993"/>
          <w:tab w:val="left" w:pos="1440"/>
        </w:tabs>
        <w:suppressAutoHyphens/>
        <w:overflowPunct w:val="0"/>
        <w:autoSpaceDE w:val="0"/>
        <w:autoSpaceDN w:val="0"/>
        <w:spacing w:line="276" w:lineRule="auto"/>
        <w:ind w:right="0"/>
        <w:jc w:val="both"/>
        <w:textAlignment w:val="baseline"/>
        <w:rPr>
          <w:rFonts w:ascii="Arial" w:hAnsi="Arial"/>
          <w:color w:val="000000"/>
          <w:kern w:val="3"/>
        </w:rPr>
      </w:pPr>
      <w:r w:rsidRPr="006C1556">
        <w:rPr>
          <w:rFonts w:ascii="Arial" w:hAnsi="Arial"/>
          <w:color w:val="000000"/>
          <w:kern w:val="3"/>
        </w:rPr>
        <w:t xml:space="preserve">di avere accertato la reperibilità sul mercato dei materiali e della mano d’opera da impiegare </w:t>
      </w:r>
      <w:r>
        <w:rPr>
          <w:rFonts w:ascii="Arial" w:hAnsi="Arial"/>
          <w:color w:val="000000"/>
          <w:kern w:val="3"/>
        </w:rPr>
        <w:t>per la fornitura dei lavori;</w:t>
      </w:r>
    </w:p>
    <w:p w:rsidR="00976D87" w:rsidRPr="00AD4180" w:rsidRDefault="00976D87" w:rsidP="00976D87">
      <w:pPr>
        <w:widowControl w:val="0"/>
        <w:numPr>
          <w:ilvl w:val="0"/>
          <w:numId w:val="28"/>
        </w:numPr>
        <w:tabs>
          <w:tab w:val="left" w:pos="993"/>
          <w:tab w:val="left" w:pos="1440"/>
        </w:tabs>
        <w:suppressAutoHyphens/>
        <w:overflowPunct w:val="0"/>
        <w:autoSpaceDE w:val="0"/>
        <w:autoSpaceDN w:val="0"/>
        <w:spacing w:line="276" w:lineRule="auto"/>
        <w:ind w:right="0"/>
        <w:jc w:val="both"/>
        <w:textAlignment w:val="baseline"/>
        <w:rPr>
          <w:rFonts w:ascii="Arial" w:hAnsi="Arial"/>
          <w:color w:val="000000"/>
          <w:kern w:val="3"/>
        </w:rPr>
      </w:pPr>
      <w:r w:rsidRPr="00AD4180">
        <w:rPr>
          <w:rFonts w:ascii="Arial" w:hAnsi="Arial"/>
          <w:kern w:val="3"/>
        </w:rPr>
        <w:t>di essere in regola con gli adempimenti periodici relativi ai versamenti contributivi</w:t>
      </w:r>
      <w:r>
        <w:rPr>
          <w:rFonts w:ascii="Arial" w:hAnsi="Arial"/>
          <w:kern w:val="3"/>
        </w:rPr>
        <w:t xml:space="preserve"> (DURC)</w:t>
      </w:r>
      <w:r w:rsidRPr="00AD4180">
        <w:rPr>
          <w:rFonts w:ascii="Arial" w:hAnsi="Arial"/>
          <w:kern w:val="3"/>
        </w:rPr>
        <w:t>.</w:t>
      </w:r>
    </w:p>
    <w:p w:rsidR="00976D87" w:rsidRPr="007731F3" w:rsidRDefault="00976D87" w:rsidP="00976D87">
      <w:pPr>
        <w:widowControl w:val="0"/>
        <w:tabs>
          <w:tab w:val="left" w:pos="993"/>
          <w:tab w:val="left" w:pos="1440"/>
        </w:tabs>
        <w:suppressAutoHyphens/>
        <w:overflowPunct w:val="0"/>
        <w:autoSpaceDE w:val="0"/>
        <w:autoSpaceDN w:val="0"/>
        <w:spacing w:line="276" w:lineRule="auto"/>
        <w:ind w:right="0"/>
        <w:jc w:val="both"/>
        <w:textAlignment w:val="baseline"/>
        <w:rPr>
          <w:rFonts w:ascii="Arial" w:hAnsi="Arial"/>
          <w:color w:val="000000"/>
          <w:kern w:val="3"/>
        </w:rPr>
      </w:pPr>
      <w:r w:rsidRPr="007731F3">
        <w:rPr>
          <w:rFonts w:ascii="Arial" w:hAnsi="Arial"/>
          <w:color w:val="000000"/>
          <w:kern w:val="3"/>
        </w:rPr>
        <w:t>Dichiara</w:t>
      </w:r>
      <w:r>
        <w:rPr>
          <w:rFonts w:ascii="Arial" w:hAnsi="Arial"/>
          <w:color w:val="000000"/>
          <w:kern w:val="3"/>
        </w:rPr>
        <w:t>,</w:t>
      </w:r>
      <w:r w:rsidRPr="007731F3">
        <w:rPr>
          <w:rFonts w:ascii="Arial" w:hAnsi="Arial"/>
          <w:color w:val="000000"/>
          <w:kern w:val="3"/>
        </w:rPr>
        <w:t xml:space="preserve"> altresì</w:t>
      </w:r>
      <w:r>
        <w:rPr>
          <w:rFonts w:ascii="Arial" w:hAnsi="Arial"/>
          <w:color w:val="000000"/>
          <w:kern w:val="3"/>
        </w:rPr>
        <w:t>,</w:t>
      </w:r>
      <w:r w:rsidRPr="007731F3">
        <w:rPr>
          <w:rFonts w:ascii="Arial" w:hAnsi="Arial"/>
          <w:color w:val="000000"/>
          <w:kern w:val="3"/>
        </w:rPr>
        <w:t xml:space="preserve"> di essere in possesso dei seguenti requisiti di partecipazione</w:t>
      </w:r>
      <w:r>
        <w:rPr>
          <w:rFonts w:ascii="Arial" w:hAnsi="Arial"/>
          <w:color w:val="000000"/>
          <w:kern w:val="3"/>
        </w:rPr>
        <w:t xml:space="preserve"> tecnico/professionali:</w:t>
      </w:r>
    </w:p>
    <w:p w:rsidR="00976D87" w:rsidRDefault="00976D87" w:rsidP="00976D87">
      <w:pPr>
        <w:pStyle w:val="Normale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HAnsi" w:hAnsi="Arial" w:cstheme="minorBidi"/>
          <w:color w:val="000000"/>
          <w:kern w:val="3"/>
          <w:sz w:val="22"/>
          <w:szCs w:val="22"/>
          <w:lang w:eastAsia="en-US"/>
        </w:rPr>
      </w:pPr>
      <w:r w:rsidRPr="007F7AB5">
        <w:rPr>
          <w:rFonts w:ascii="Arial" w:eastAsiaTheme="minorHAnsi" w:hAnsi="Arial" w:cstheme="minorBidi"/>
          <w:color w:val="000000"/>
          <w:kern w:val="3"/>
          <w:sz w:val="22"/>
          <w:szCs w:val="22"/>
          <w:lang w:eastAsia="en-US"/>
        </w:rPr>
        <w:t xml:space="preserve">Iscrizione alla CCIAA per attività coerenti con l’oggetto dell’affidamento; </w:t>
      </w:r>
    </w:p>
    <w:p w:rsidR="00976D87" w:rsidRPr="0032113D" w:rsidRDefault="00976D87" w:rsidP="00976D87">
      <w:pPr>
        <w:pStyle w:val="Normale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HAnsi" w:hAnsi="Arial" w:cstheme="minorBidi"/>
          <w:color w:val="000000"/>
          <w:kern w:val="3"/>
          <w:sz w:val="22"/>
          <w:szCs w:val="22"/>
          <w:lang w:eastAsia="en-US"/>
        </w:rPr>
      </w:pPr>
      <w:r w:rsidRPr="0032113D">
        <w:rPr>
          <w:rFonts w:ascii="Arial" w:eastAsiaTheme="minorHAnsi" w:hAnsi="Arial" w:cstheme="minorBidi"/>
          <w:color w:val="000000"/>
          <w:kern w:val="3"/>
          <w:sz w:val="22"/>
          <w:szCs w:val="22"/>
          <w:lang w:eastAsia="en-US"/>
        </w:rPr>
        <w:t xml:space="preserve">Abilitazione ai sensi del D.M. 37/2008 per l’installazione di impianti antincendio ed eventualmente elettrici; </w:t>
      </w:r>
    </w:p>
    <w:p w:rsidR="00976D87" w:rsidRPr="0032113D" w:rsidRDefault="00976D87" w:rsidP="00976D87">
      <w:pPr>
        <w:pStyle w:val="NormaleWeb"/>
        <w:numPr>
          <w:ilvl w:val="0"/>
          <w:numId w:val="29"/>
        </w:numPr>
        <w:spacing w:before="0" w:beforeAutospacing="0"/>
        <w:jc w:val="both"/>
        <w:rPr>
          <w:rFonts w:ascii="Arial" w:hAnsi="Arial"/>
          <w:color w:val="000000"/>
          <w:kern w:val="3"/>
        </w:rPr>
      </w:pPr>
      <w:r w:rsidRPr="0032113D">
        <w:rPr>
          <w:rFonts w:ascii="Arial" w:eastAsiaTheme="minorHAnsi" w:hAnsi="Arial" w:cstheme="minorBidi"/>
          <w:color w:val="000000"/>
          <w:kern w:val="3"/>
          <w:sz w:val="22"/>
          <w:szCs w:val="22"/>
          <w:lang w:eastAsia="en-US"/>
        </w:rPr>
        <w:t>Requisiti di sicurezza: idoneità tecnico-professionale ai sensi del D.</w:t>
      </w:r>
      <w:r>
        <w:rPr>
          <w:rFonts w:ascii="Arial" w:eastAsiaTheme="minorHAnsi" w:hAnsi="Arial" w:cstheme="minorBidi"/>
          <w:color w:val="000000"/>
          <w:kern w:val="3"/>
          <w:sz w:val="22"/>
          <w:szCs w:val="22"/>
          <w:lang w:eastAsia="en-US"/>
        </w:rPr>
        <w:t xml:space="preserve"> </w:t>
      </w:r>
      <w:proofErr w:type="spellStart"/>
      <w:r w:rsidRPr="0032113D">
        <w:rPr>
          <w:rFonts w:ascii="Arial" w:eastAsiaTheme="minorHAnsi" w:hAnsi="Arial" w:cstheme="minorBidi"/>
          <w:color w:val="000000"/>
          <w:kern w:val="3"/>
          <w:sz w:val="22"/>
          <w:szCs w:val="22"/>
          <w:lang w:eastAsia="en-US"/>
        </w:rPr>
        <w:t>Lgs</w:t>
      </w:r>
      <w:proofErr w:type="spellEnd"/>
      <w:r w:rsidRPr="0032113D">
        <w:rPr>
          <w:rFonts w:ascii="Arial" w:eastAsiaTheme="minorHAnsi" w:hAnsi="Arial" w:cstheme="minorBidi"/>
          <w:color w:val="000000"/>
          <w:kern w:val="3"/>
          <w:sz w:val="22"/>
          <w:szCs w:val="22"/>
          <w:lang w:eastAsia="en-US"/>
        </w:rPr>
        <w:t xml:space="preserve">. 81/2008, </w:t>
      </w:r>
    </w:p>
    <w:p w:rsidR="00976D87" w:rsidRPr="0032113D" w:rsidRDefault="00976D87" w:rsidP="00976D87">
      <w:pPr>
        <w:pStyle w:val="NormaleWeb"/>
        <w:spacing w:before="0" w:beforeAutospacing="0" w:after="0" w:afterAutospacing="0"/>
        <w:jc w:val="both"/>
        <w:rPr>
          <w:rFonts w:ascii="Arial" w:hAnsi="Arial"/>
          <w:color w:val="000000"/>
          <w:kern w:val="3"/>
        </w:rPr>
      </w:pPr>
      <w:r w:rsidRPr="0032113D">
        <w:rPr>
          <w:rFonts w:ascii="Arial" w:hAnsi="Arial"/>
          <w:color w:val="000000"/>
          <w:kern w:val="3"/>
        </w:rPr>
        <w:t>Si allegano i seguenti documenti:</w:t>
      </w:r>
    </w:p>
    <w:p w:rsidR="00976D87" w:rsidRDefault="00976D87" w:rsidP="00976D87">
      <w:pPr>
        <w:pStyle w:val="Paragrafoelenco"/>
        <w:numPr>
          <w:ilvl w:val="0"/>
          <w:numId w:val="30"/>
        </w:numPr>
        <w:spacing w:after="0"/>
        <w:jc w:val="both"/>
        <w:rPr>
          <w:rFonts w:ascii="Arial" w:hAnsi="Arial"/>
          <w:color w:val="000000"/>
          <w:kern w:val="3"/>
        </w:rPr>
      </w:pPr>
      <w:r>
        <w:rPr>
          <w:rFonts w:ascii="Arial" w:hAnsi="Arial"/>
          <w:color w:val="000000"/>
          <w:kern w:val="3"/>
        </w:rPr>
        <w:t>Offerta economica, sottoscritta;</w:t>
      </w:r>
    </w:p>
    <w:p w:rsidR="00976D87" w:rsidRDefault="00976D87" w:rsidP="00976D87">
      <w:pPr>
        <w:pStyle w:val="Paragrafoelenco"/>
        <w:numPr>
          <w:ilvl w:val="0"/>
          <w:numId w:val="30"/>
        </w:numPr>
        <w:jc w:val="both"/>
        <w:rPr>
          <w:rFonts w:ascii="Arial" w:hAnsi="Arial"/>
          <w:color w:val="000000"/>
          <w:kern w:val="3"/>
        </w:rPr>
      </w:pPr>
      <w:r w:rsidRPr="00A424BE">
        <w:rPr>
          <w:rFonts w:ascii="Arial" w:hAnsi="Arial"/>
          <w:color w:val="000000"/>
          <w:kern w:val="3"/>
        </w:rPr>
        <w:t>Capitolato Tecnico Unico</w:t>
      </w:r>
      <w:r>
        <w:rPr>
          <w:rFonts w:ascii="Arial" w:hAnsi="Arial"/>
          <w:color w:val="000000"/>
          <w:kern w:val="3"/>
        </w:rPr>
        <w:t>, sottoscritto per accettazione;</w:t>
      </w:r>
    </w:p>
    <w:p w:rsidR="00976D87" w:rsidRPr="0032113D" w:rsidRDefault="00976D87" w:rsidP="00976D87">
      <w:pPr>
        <w:pStyle w:val="Paragrafoelenco"/>
        <w:numPr>
          <w:ilvl w:val="0"/>
          <w:numId w:val="30"/>
        </w:numPr>
        <w:jc w:val="both"/>
        <w:rPr>
          <w:rFonts w:ascii="Arial" w:hAnsi="Arial"/>
          <w:color w:val="000000"/>
          <w:kern w:val="3"/>
        </w:rPr>
      </w:pPr>
      <w:r w:rsidRPr="0032113D">
        <w:rPr>
          <w:rFonts w:ascii="Arial" w:hAnsi="Arial"/>
          <w:color w:val="000000"/>
          <w:kern w:val="3"/>
        </w:rPr>
        <w:t>Eventuale documento identità, in mancanza della firma digitale</w:t>
      </w:r>
    </w:p>
    <w:p w:rsidR="00976D87" w:rsidRPr="007731F3" w:rsidRDefault="00976D87" w:rsidP="00976D87">
      <w:pPr>
        <w:pStyle w:val="NormaleWeb"/>
        <w:spacing w:before="0" w:beforeAutospacing="0" w:after="0" w:afterAutospacing="0" w:line="276" w:lineRule="auto"/>
        <w:rPr>
          <w:rFonts w:ascii="Arial" w:eastAsiaTheme="minorHAnsi" w:hAnsi="Arial" w:cstheme="minorBidi"/>
          <w:color w:val="000000"/>
          <w:kern w:val="3"/>
          <w:sz w:val="22"/>
          <w:szCs w:val="22"/>
          <w:lang w:eastAsia="en-US"/>
        </w:rPr>
      </w:pPr>
      <w:r>
        <w:rPr>
          <w:rFonts w:ascii="Arial" w:eastAsiaTheme="minorHAnsi" w:hAnsi="Arial" w:cstheme="minorBidi"/>
          <w:color w:val="000000"/>
          <w:kern w:val="3"/>
          <w:sz w:val="22"/>
          <w:szCs w:val="22"/>
          <w:lang w:eastAsia="en-US"/>
        </w:rPr>
        <w:t>DATA</w:t>
      </w:r>
    </w:p>
    <w:p w:rsidR="00976D87" w:rsidRDefault="00976D87" w:rsidP="00976D87">
      <w:pPr>
        <w:widowControl w:val="0"/>
        <w:suppressAutoHyphens/>
        <w:overflowPunct w:val="0"/>
        <w:autoSpaceDE w:val="0"/>
        <w:autoSpaceDN w:val="0"/>
        <w:spacing w:line="276" w:lineRule="auto"/>
        <w:ind w:hanging="10"/>
        <w:jc w:val="right"/>
        <w:textAlignment w:val="baseline"/>
        <w:rPr>
          <w:rFonts w:ascii="Arial" w:hAnsi="Arial"/>
          <w:i/>
          <w:color w:val="000000"/>
          <w:kern w:val="3"/>
        </w:rPr>
      </w:pPr>
      <w:r w:rsidRPr="006C1556">
        <w:rPr>
          <w:rFonts w:ascii="Arial" w:hAnsi="Arial"/>
          <w:color w:val="000000"/>
          <w:kern w:val="3"/>
        </w:rPr>
        <w:t xml:space="preserve">FIRMA </w:t>
      </w:r>
      <w:r w:rsidRPr="006C1556">
        <w:rPr>
          <w:rFonts w:ascii="Arial" w:hAnsi="Arial"/>
          <w:i/>
          <w:color w:val="000000"/>
          <w:kern w:val="3"/>
        </w:rPr>
        <w:t>(per esteso)</w:t>
      </w:r>
    </w:p>
    <w:p w:rsidR="00976D87" w:rsidRDefault="00976D87" w:rsidP="00976D87">
      <w:pPr>
        <w:widowControl w:val="0"/>
        <w:suppressAutoHyphens/>
        <w:overflowPunct w:val="0"/>
        <w:autoSpaceDE w:val="0"/>
        <w:autoSpaceDN w:val="0"/>
        <w:spacing w:line="247" w:lineRule="auto"/>
        <w:ind w:hanging="10"/>
        <w:jc w:val="right"/>
        <w:textAlignment w:val="baseline"/>
        <w:rPr>
          <w:rFonts w:ascii="Arial" w:hAnsi="Arial"/>
          <w:i/>
          <w:color w:val="000000"/>
          <w:kern w:val="3"/>
        </w:rPr>
      </w:pPr>
    </w:p>
    <w:p w:rsidR="00976D87" w:rsidRDefault="00976D87" w:rsidP="00976D87">
      <w:pPr>
        <w:widowControl w:val="0"/>
        <w:suppressAutoHyphens/>
        <w:overflowPunct w:val="0"/>
        <w:autoSpaceDE w:val="0"/>
        <w:autoSpaceDN w:val="0"/>
        <w:spacing w:line="228" w:lineRule="auto"/>
        <w:jc w:val="both"/>
        <w:textAlignment w:val="baseline"/>
        <w:rPr>
          <w:rFonts w:ascii="Arial" w:hAnsi="Arial"/>
          <w:color w:val="000000"/>
          <w:kern w:val="3"/>
          <w:sz w:val="18"/>
        </w:rPr>
      </w:pPr>
    </w:p>
    <w:p w:rsidR="00AE3E49" w:rsidRPr="00976D87" w:rsidRDefault="00976D87" w:rsidP="00976D87">
      <w:pPr>
        <w:widowControl w:val="0"/>
        <w:suppressAutoHyphens/>
        <w:overflowPunct w:val="0"/>
        <w:autoSpaceDE w:val="0"/>
        <w:autoSpaceDN w:val="0"/>
        <w:spacing w:line="228" w:lineRule="auto"/>
        <w:jc w:val="both"/>
        <w:textAlignment w:val="baseline"/>
        <w:rPr>
          <w:rFonts w:ascii="Arial" w:hAnsi="Arial"/>
          <w:color w:val="000000"/>
          <w:kern w:val="3"/>
        </w:rPr>
      </w:pPr>
      <w:r w:rsidRPr="006C1556">
        <w:rPr>
          <w:rFonts w:ascii="Arial" w:hAnsi="Arial"/>
          <w:color w:val="000000"/>
          <w:kern w:val="3"/>
          <w:sz w:val="18"/>
        </w:rPr>
        <w:t xml:space="preserve">La summenzionata dichiarazione va sottoscritta dal soggetto dichiarante </w:t>
      </w:r>
      <w:r>
        <w:rPr>
          <w:rFonts w:ascii="Arial" w:hAnsi="Arial"/>
          <w:color w:val="000000"/>
          <w:kern w:val="3"/>
          <w:sz w:val="18"/>
        </w:rPr>
        <w:t>con firma digitale oppure con firma autografa allegando</w:t>
      </w:r>
      <w:r w:rsidRPr="006C1556">
        <w:rPr>
          <w:rFonts w:ascii="Arial" w:hAnsi="Arial"/>
          <w:color w:val="000000"/>
          <w:kern w:val="3"/>
          <w:sz w:val="18"/>
        </w:rPr>
        <w:t xml:space="preserve"> copia fotostatica di un val</w:t>
      </w:r>
      <w:r>
        <w:rPr>
          <w:rFonts w:ascii="Arial" w:hAnsi="Arial"/>
          <w:color w:val="000000"/>
          <w:kern w:val="3"/>
          <w:sz w:val="18"/>
        </w:rPr>
        <w:t>ido documento di riconoscimento.</w:t>
      </w:r>
      <w:r w:rsidRPr="002A1C26">
        <w:rPr>
          <w:rFonts w:ascii="Arial" w:hAnsi="Arial"/>
          <w:color w:val="000000"/>
          <w:kern w:val="3"/>
        </w:rPr>
        <w:t xml:space="preserve"> </w:t>
      </w:r>
    </w:p>
    <w:sectPr w:rsidR="00AE3E49" w:rsidRPr="00976D87" w:rsidSect="00720D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4" w:bottom="170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D5D" w:rsidRDefault="005C5D5D" w:rsidP="004C7D94">
      <w:r>
        <w:separator/>
      </w:r>
    </w:p>
  </w:endnote>
  <w:endnote w:type="continuationSeparator" w:id="0">
    <w:p w:rsidR="005C5D5D" w:rsidRDefault="005C5D5D" w:rsidP="004C7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633" w:rsidRDefault="0024263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1077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828"/>
      <w:gridCol w:w="3827"/>
      <w:gridCol w:w="3118"/>
    </w:tblGrid>
    <w:tr w:rsidR="00242633" w:rsidTr="00DF39C2">
      <w:tc>
        <w:tcPr>
          <w:tcW w:w="3828" w:type="dxa"/>
          <w:tcBorders>
            <w:top w:val="single" w:sz="12" w:space="0" w:color="2A3671"/>
          </w:tcBorders>
        </w:tcPr>
        <w:p w:rsidR="00242633" w:rsidRPr="00196BF6" w:rsidRDefault="00242633" w:rsidP="00DF39C2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  <w:tc>
        <w:tcPr>
          <w:tcW w:w="3827" w:type="dxa"/>
          <w:tcBorders>
            <w:top w:val="single" w:sz="12" w:space="0" w:color="2A3671"/>
          </w:tcBorders>
        </w:tcPr>
        <w:p w:rsidR="00242633" w:rsidRPr="00196BF6" w:rsidRDefault="00242633" w:rsidP="00DF39C2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  <w:tc>
        <w:tcPr>
          <w:tcW w:w="3118" w:type="dxa"/>
          <w:tcBorders>
            <w:top w:val="single" w:sz="12" w:space="0" w:color="2A3671"/>
          </w:tcBorders>
        </w:tcPr>
        <w:p w:rsidR="00242633" w:rsidRPr="00196BF6" w:rsidRDefault="00242633" w:rsidP="00DF39C2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</w:tr>
    <w:tr w:rsidR="00242633" w:rsidRPr="004C7D94" w:rsidTr="00DF39C2">
      <w:tc>
        <w:tcPr>
          <w:tcW w:w="3828" w:type="dxa"/>
        </w:tcPr>
        <w:p w:rsidR="00242633" w:rsidRPr="00C04D2E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C04D2E">
            <w:rPr>
              <w:b/>
              <w:color w:val="2A3671"/>
              <w:sz w:val="18"/>
              <w:szCs w:val="18"/>
            </w:rPr>
            <w:t>P. IVA 03986590879</w:t>
          </w:r>
          <w:r>
            <w:rPr>
              <w:b/>
              <w:color w:val="2A3671"/>
              <w:sz w:val="18"/>
              <w:szCs w:val="18"/>
            </w:rPr>
            <w:t xml:space="preserve"> - </w:t>
          </w:r>
          <w:r w:rsidRPr="00C04D2E">
            <w:rPr>
              <w:b/>
              <w:color w:val="2A3671"/>
              <w:sz w:val="18"/>
              <w:szCs w:val="18"/>
            </w:rPr>
            <w:t>C. F. 93116920872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Ente iscritto nel Registro </w:t>
          </w:r>
          <w:r>
            <w:rPr>
              <w:color w:val="2A3671"/>
              <w:sz w:val="16"/>
              <w:szCs w:val="16"/>
            </w:rPr>
            <w:t>Unico del Terzo Settore (RUNTS) al rep. 3383 – sezione g) “Altri enti”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>
            <w:rPr>
              <w:color w:val="2A3671"/>
              <w:sz w:val="16"/>
              <w:szCs w:val="16"/>
            </w:rPr>
            <w:t>Iscrizione al REA n. 299111</w:t>
          </w:r>
        </w:p>
        <w:p w:rsidR="00242633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DB00FF">
            <w:rPr>
              <w:b/>
              <w:color w:val="2A3671"/>
              <w:sz w:val="16"/>
              <w:szCs w:val="16"/>
            </w:rPr>
            <w:t>amministrazione@pec.stamperiabrailleuic.it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  <w:r>
            <w:rPr>
              <w:b/>
              <w:color w:val="2A3671"/>
              <w:sz w:val="16"/>
              <w:szCs w:val="16"/>
            </w:rPr>
            <w:t>www.stamperiabrailleuic.it</w:t>
          </w:r>
        </w:p>
      </w:tc>
      <w:tc>
        <w:tcPr>
          <w:tcW w:w="3827" w:type="dxa"/>
        </w:tcPr>
        <w:p w:rsidR="00242633" w:rsidRPr="00EB30B7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SEDE LEGALE E</w:t>
          </w:r>
          <w:r>
            <w:rPr>
              <w:b/>
              <w:color w:val="2A3671"/>
              <w:sz w:val="18"/>
              <w:szCs w:val="18"/>
            </w:rPr>
            <w:t xml:space="preserve"> </w:t>
          </w:r>
          <w:r w:rsidRPr="00EB30B7">
            <w:rPr>
              <w:b/>
              <w:color w:val="2A3671"/>
              <w:sz w:val="18"/>
              <w:szCs w:val="18"/>
            </w:rPr>
            <w:t xml:space="preserve">CENTRO </w:t>
          </w:r>
          <w:proofErr w:type="spellStart"/>
          <w:r w:rsidRPr="00EB30B7">
            <w:rPr>
              <w:b/>
              <w:color w:val="2A3671"/>
              <w:sz w:val="18"/>
              <w:szCs w:val="18"/>
            </w:rPr>
            <w:t>DI</w:t>
          </w:r>
          <w:proofErr w:type="spellEnd"/>
          <w:r w:rsidRPr="00EB30B7">
            <w:rPr>
              <w:b/>
              <w:color w:val="2A3671"/>
              <w:sz w:val="18"/>
              <w:szCs w:val="18"/>
            </w:rPr>
            <w:t xml:space="preserve"> RICERCA,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SPERIMENTAZIONE E PRODUZIONE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Via Aurelio </w:t>
          </w:r>
          <w:proofErr w:type="spellStart"/>
          <w:r w:rsidRPr="00EB30B7">
            <w:rPr>
              <w:color w:val="2A3671"/>
              <w:sz w:val="16"/>
              <w:szCs w:val="16"/>
            </w:rPr>
            <w:t>Nicolodi</w:t>
          </w:r>
          <w:proofErr w:type="spellEnd"/>
          <w:r w:rsidRPr="00EB30B7">
            <w:rPr>
              <w:color w:val="2A3671"/>
              <w:sz w:val="16"/>
              <w:szCs w:val="16"/>
            </w:rPr>
            <w:t>, 4 - 95125 CATANIA</w:t>
          </w:r>
        </w:p>
        <w:p w:rsidR="00242633" w:rsidRDefault="00242633" w:rsidP="00DF39C2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Tel. +39 095 553489</w:t>
          </w:r>
          <w:r>
            <w:rPr>
              <w:color w:val="2A3671"/>
              <w:sz w:val="16"/>
              <w:szCs w:val="16"/>
            </w:rPr>
            <w:t xml:space="preserve"> - </w:t>
          </w:r>
          <w:r w:rsidRPr="00EB30B7">
            <w:rPr>
              <w:color w:val="2A3671"/>
              <w:sz w:val="16"/>
              <w:szCs w:val="16"/>
            </w:rPr>
            <w:t>Fax +39 095 509811</w:t>
          </w:r>
        </w:p>
        <w:p w:rsidR="00242633" w:rsidRPr="00CC2773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CC2773">
            <w:rPr>
              <w:b/>
              <w:color w:val="2A3671"/>
              <w:sz w:val="16"/>
              <w:szCs w:val="16"/>
            </w:rPr>
            <w:t>info@stamperiabrailleuic.it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</w:p>
      </w:tc>
      <w:tc>
        <w:tcPr>
          <w:tcW w:w="3118" w:type="dxa"/>
        </w:tcPr>
        <w:p w:rsidR="00242633" w:rsidRPr="00EB30B7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POLO TATTILE MULTIMEDIALE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Via Etnea, 602 - 95128 CATANIA</w:t>
          </w:r>
        </w:p>
        <w:p w:rsidR="00242633" w:rsidRPr="004C7D94" w:rsidRDefault="00242633" w:rsidP="00DF39C2">
          <w:pPr>
            <w:pStyle w:val="Pidipagina"/>
            <w:ind w:left="0"/>
            <w:jc w:val="left"/>
            <w:rPr>
              <w:color w:val="2A3671"/>
              <w:sz w:val="16"/>
              <w:szCs w:val="16"/>
              <w:lang w:val="en-US"/>
            </w:rPr>
          </w:pPr>
          <w:r w:rsidRPr="004C7D94">
            <w:rPr>
              <w:color w:val="2A3671"/>
              <w:sz w:val="16"/>
              <w:szCs w:val="16"/>
              <w:lang w:val="en-US"/>
            </w:rPr>
            <w:t>Tel. +39 095 500177</w:t>
          </w:r>
          <w:r>
            <w:rPr>
              <w:color w:val="2A3671"/>
              <w:sz w:val="16"/>
              <w:szCs w:val="16"/>
              <w:lang w:val="en-US"/>
            </w:rPr>
            <w:t xml:space="preserve"> – Fax +39 095 509881</w:t>
          </w:r>
        </w:p>
        <w:p w:rsidR="00242633" w:rsidRPr="005F5A6D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  <w:lang w:val="en-US"/>
            </w:rPr>
          </w:pPr>
          <w:r>
            <w:rPr>
              <w:b/>
              <w:color w:val="2A3671"/>
              <w:sz w:val="16"/>
              <w:szCs w:val="16"/>
              <w:lang w:val="en-US"/>
            </w:rPr>
            <w:t>info@</w:t>
          </w:r>
          <w:r w:rsidRPr="005F5A6D">
            <w:rPr>
              <w:b/>
              <w:color w:val="2A3671"/>
              <w:sz w:val="16"/>
              <w:szCs w:val="16"/>
              <w:lang w:val="en-US"/>
            </w:rPr>
            <w:t>polotattile.it</w:t>
          </w:r>
        </w:p>
      </w:tc>
    </w:tr>
  </w:tbl>
  <w:p w:rsidR="00242633" w:rsidRDefault="00242633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1077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828"/>
      <w:gridCol w:w="3827"/>
      <w:gridCol w:w="3118"/>
    </w:tblGrid>
    <w:tr w:rsidR="00FE253D" w:rsidTr="006B13B9">
      <w:tc>
        <w:tcPr>
          <w:tcW w:w="3828" w:type="dxa"/>
          <w:tcBorders>
            <w:top w:val="single" w:sz="12" w:space="0" w:color="2A3671"/>
          </w:tcBorders>
        </w:tcPr>
        <w:p w:rsidR="00FE253D" w:rsidRPr="00196BF6" w:rsidRDefault="00FE253D" w:rsidP="006B13B9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  <w:tc>
        <w:tcPr>
          <w:tcW w:w="3827" w:type="dxa"/>
          <w:tcBorders>
            <w:top w:val="single" w:sz="12" w:space="0" w:color="2A3671"/>
          </w:tcBorders>
        </w:tcPr>
        <w:p w:rsidR="00FE253D" w:rsidRPr="00196BF6" w:rsidRDefault="00FE253D" w:rsidP="006B13B9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  <w:tc>
        <w:tcPr>
          <w:tcW w:w="3118" w:type="dxa"/>
          <w:tcBorders>
            <w:top w:val="single" w:sz="12" w:space="0" w:color="2A3671"/>
          </w:tcBorders>
        </w:tcPr>
        <w:p w:rsidR="00FE253D" w:rsidRPr="00196BF6" w:rsidRDefault="00FE253D" w:rsidP="006B13B9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</w:tr>
    <w:tr w:rsidR="00FE253D" w:rsidRPr="004C7D94" w:rsidTr="006B13B9">
      <w:tc>
        <w:tcPr>
          <w:tcW w:w="3828" w:type="dxa"/>
        </w:tcPr>
        <w:p w:rsidR="00FE253D" w:rsidRPr="00C04D2E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C04D2E">
            <w:rPr>
              <w:b/>
              <w:color w:val="2A3671"/>
              <w:sz w:val="18"/>
              <w:szCs w:val="18"/>
            </w:rPr>
            <w:t>P. IVA 03986590879</w:t>
          </w:r>
          <w:r>
            <w:rPr>
              <w:b/>
              <w:color w:val="2A3671"/>
              <w:sz w:val="18"/>
              <w:szCs w:val="18"/>
            </w:rPr>
            <w:t xml:space="preserve"> - </w:t>
          </w:r>
          <w:r w:rsidRPr="00C04D2E">
            <w:rPr>
              <w:b/>
              <w:color w:val="2A3671"/>
              <w:sz w:val="18"/>
              <w:szCs w:val="18"/>
            </w:rPr>
            <w:t>C. F. 93116920872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Ente iscritto nel Registro </w:t>
          </w:r>
          <w:r>
            <w:rPr>
              <w:color w:val="2A3671"/>
              <w:sz w:val="16"/>
              <w:szCs w:val="16"/>
            </w:rPr>
            <w:t>Unico del Terzo Settore (RUNTS) al rep. 3383 – sezione g) “Altri enti”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>
            <w:rPr>
              <w:color w:val="2A3671"/>
              <w:sz w:val="16"/>
              <w:szCs w:val="16"/>
            </w:rPr>
            <w:t>Iscrizione al REA n. 299111</w:t>
          </w:r>
        </w:p>
        <w:p w:rsidR="00FE253D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DB00FF">
            <w:rPr>
              <w:b/>
              <w:color w:val="2A3671"/>
              <w:sz w:val="16"/>
              <w:szCs w:val="16"/>
            </w:rPr>
            <w:t>amministrazione@pec.stamperiabrailleuic.it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  <w:r>
            <w:rPr>
              <w:b/>
              <w:color w:val="2A3671"/>
              <w:sz w:val="16"/>
              <w:szCs w:val="16"/>
            </w:rPr>
            <w:t>www.stamperiabrailleuic.it</w:t>
          </w:r>
        </w:p>
      </w:tc>
      <w:tc>
        <w:tcPr>
          <w:tcW w:w="3827" w:type="dxa"/>
        </w:tcPr>
        <w:p w:rsidR="00FE253D" w:rsidRPr="00EB30B7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SEDE LEGALE E</w:t>
          </w:r>
          <w:r>
            <w:rPr>
              <w:b/>
              <w:color w:val="2A3671"/>
              <w:sz w:val="18"/>
              <w:szCs w:val="18"/>
            </w:rPr>
            <w:t xml:space="preserve"> </w:t>
          </w:r>
          <w:r w:rsidRPr="00EB30B7">
            <w:rPr>
              <w:b/>
              <w:color w:val="2A3671"/>
              <w:sz w:val="18"/>
              <w:szCs w:val="18"/>
            </w:rPr>
            <w:t xml:space="preserve">CENTRO </w:t>
          </w:r>
          <w:proofErr w:type="spellStart"/>
          <w:r w:rsidRPr="00EB30B7">
            <w:rPr>
              <w:b/>
              <w:color w:val="2A3671"/>
              <w:sz w:val="18"/>
              <w:szCs w:val="18"/>
            </w:rPr>
            <w:t>DI</w:t>
          </w:r>
          <w:proofErr w:type="spellEnd"/>
          <w:r w:rsidRPr="00EB30B7">
            <w:rPr>
              <w:b/>
              <w:color w:val="2A3671"/>
              <w:sz w:val="18"/>
              <w:szCs w:val="18"/>
            </w:rPr>
            <w:t xml:space="preserve"> RICERCA,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SPERIMENTAZIONE E PRODUZIONE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Via Aurelio </w:t>
          </w:r>
          <w:proofErr w:type="spellStart"/>
          <w:r w:rsidRPr="00EB30B7">
            <w:rPr>
              <w:color w:val="2A3671"/>
              <w:sz w:val="16"/>
              <w:szCs w:val="16"/>
            </w:rPr>
            <w:t>Nicolodi</w:t>
          </w:r>
          <w:proofErr w:type="spellEnd"/>
          <w:r w:rsidRPr="00EB30B7">
            <w:rPr>
              <w:color w:val="2A3671"/>
              <w:sz w:val="16"/>
              <w:szCs w:val="16"/>
            </w:rPr>
            <w:t>, 4 - 95125 CATANIA</w:t>
          </w:r>
        </w:p>
        <w:p w:rsidR="00FE253D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Tel. +39 095 553489</w:t>
          </w:r>
          <w:r>
            <w:rPr>
              <w:color w:val="2A3671"/>
              <w:sz w:val="16"/>
              <w:szCs w:val="16"/>
            </w:rPr>
            <w:t xml:space="preserve"> - </w:t>
          </w:r>
          <w:r w:rsidRPr="00EB30B7">
            <w:rPr>
              <w:color w:val="2A3671"/>
              <w:sz w:val="16"/>
              <w:szCs w:val="16"/>
            </w:rPr>
            <w:t>Fax +39 095 509811</w:t>
          </w:r>
        </w:p>
        <w:p w:rsidR="00FE253D" w:rsidRPr="00CC2773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CC2773">
            <w:rPr>
              <w:b/>
              <w:color w:val="2A3671"/>
              <w:sz w:val="16"/>
              <w:szCs w:val="16"/>
            </w:rPr>
            <w:t>info@stamperiabrailleuic.it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</w:p>
      </w:tc>
      <w:tc>
        <w:tcPr>
          <w:tcW w:w="3118" w:type="dxa"/>
        </w:tcPr>
        <w:p w:rsidR="00FE253D" w:rsidRPr="00EB30B7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POLO TATTILE MULTIMEDIALE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Via Etnea, 602 - 95128 CATANIA</w:t>
          </w:r>
        </w:p>
        <w:p w:rsidR="00FE253D" w:rsidRPr="004C7D94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  <w:lang w:val="en-US"/>
            </w:rPr>
          </w:pPr>
          <w:r w:rsidRPr="004C7D94">
            <w:rPr>
              <w:color w:val="2A3671"/>
              <w:sz w:val="16"/>
              <w:szCs w:val="16"/>
              <w:lang w:val="en-US"/>
            </w:rPr>
            <w:t>Tel. +39 095 500177</w:t>
          </w:r>
          <w:r>
            <w:rPr>
              <w:color w:val="2A3671"/>
              <w:sz w:val="16"/>
              <w:szCs w:val="16"/>
              <w:lang w:val="en-US"/>
            </w:rPr>
            <w:t xml:space="preserve"> – Fax +39 095 509881</w:t>
          </w:r>
        </w:p>
        <w:p w:rsidR="00FE253D" w:rsidRPr="005F5A6D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  <w:lang w:val="en-US"/>
            </w:rPr>
          </w:pPr>
          <w:r>
            <w:rPr>
              <w:b/>
              <w:color w:val="2A3671"/>
              <w:sz w:val="16"/>
              <w:szCs w:val="16"/>
              <w:lang w:val="en-US"/>
            </w:rPr>
            <w:t>info@</w:t>
          </w:r>
          <w:r w:rsidRPr="005F5A6D">
            <w:rPr>
              <w:b/>
              <w:color w:val="2A3671"/>
              <w:sz w:val="16"/>
              <w:szCs w:val="16"/>
              <w:lang w:val="en-US"/>
            </w:rPr>
            <w:t>polotattile.it</w:t>
          </w:r>
        </w:p>
      </w:tc>
    </w:tr>
  </w:tbl>
  <w:p w:rsidR="007B5DAF" w:rsidRPr="004C7D94" w:rsidRDefault="007B5DAF" w:rsidP="004C7D94">
    <w:pPr>
      <w:pStyle w:val="Pidipagina"/>
      <w:rPr>
        <w:sz w:val="2"/>
        <w:szCs w:val="2"/>
        <w:lang w:val="en-US"/>
      </w:rPr>
    </w:pPr>
  </w:p>
  <w:p w:rsidR="007B5DAF" w:rsidRPr="004C7D94" w:rsidRDefault="007B5DAF">
    <w:pPr>
      <w:pStyle w:val="Pidipagina"/>
      <w:rPr>
        <w:sz w:val="2"/>
        <w:szCs w:val="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D5D" w:rsidRDefault="005C5D5D" w:rsidP="004C7D94">
      <w:r>
        <w:separator/>
      </w:r>
    </w:p>
  </w:footnote>
  <w:footnote w:type="continuationSeparator" w:id="0">
    <w:p w:rsidR="005C5D5D" w:rsidRDefault="005C5D5D" w:rsidP="004C7D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633" w:rsidRDefault="00242633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633" w:rsidRDefault="00242633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8CC" w:rsidRDefault="0028294E" w:rsidP="00FE253D">
    <w:pPr>
      <w:ind w:left="0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51201" type="#_x0000_t75" style="position:absolute;left:0;text-align:left;margin-left:1.25pt;margin-top:3.1pt;width:99.7pt;height:120.75pt;z-index:251660288">
          <v:imagedata r:id="rId1" o:title="SRB_Logo ETS"/>
        </v:shape>
      </w:pict>
    </w:r>
  </w:p>
  <w:p w:rsidR="000108CC" w:rsidRPr="004C7D94" w:rsidRDefault="000108CC" w:rsidP="00FE253D">
    <w:pP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6C4B"/>
    <w:multiLevelType w:val="multilevel"/>
    <w:tmpl w:val="99409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25453F"/>
    <w:multiLevelType w:val="hybridMultilevel"/>
    <w:tmpl w:val="8738F2B0"/>
    <w:lvl w:ilvl="0" w:tplc="04100001">
      <w:start w:val="1"/>
      <w:numFmt w:val="bullet"/>
      <w:lvlText w:val=""/>
      <w:lvlJc w:val="left"/>
      <w:pPr>
        <w:ind w:left="15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2">
    <w:nsid w:val="0D3D2009"/>
    <w:multiLevelType w:val="hybridMultilevel"/>
    <w:tmpl w:val="5DD65F02"/>
    <w:lvl w:ilvl="0" w:tplc="0410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">
    <w:nsid w:val="0E8064D3"/>
    <w:multiLevelType w:val="hybridMultilevel"/>
    <w:tmpl w:val="61A0C5C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1E1E39"/>
    <w:multiLevelType w:val="hybridMultilevel"/>
    <w:tmpl w:val="4144426C"/>
    <w:lvl w:ilvl="0" w:tplc="513CED22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F710BD"/>
    <w:multiLevelType w:val="multilevel"/>
    <w:tmpl w:val="B642A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E12E93"/>
    <w:multiLevelType w:val="multilevel"/>
    <w:tmpl w:val="D4D4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6C768E"/>
    <w:multiLevelType w:val="multilevel"/>
    <w:tmpl w:val="EBEA0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1632B1"/>
    <w:multiLevelType w:val="hybridMultilevel"/>
    <w:tmpl w:val="BFD850F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02432F8"/>
    <w:multiLevelType w:val="hybridMultilevel"/>
    <w:tmpl w:val="5B58C924"/>
    <w:lvl w:ilvl="0" w:tplc="6EFAD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EF3BB2"/>
    <w:multiLevelType w:val="hybridMultilevel"/>
    <w:tmpl w:val="C2524D6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17A5C70"/>
    <w:multiLevelType w:val="hybridMultilevel"/>
    <w:tmpl w:val="14C2DD6A"/>
    <w:lvl w:ilvl="0" w:tplc="EEA83E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2617608"/>
    <w:multiLevelType w:val="multilevel"/>
    <w:tmpl w:val="AEE6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266EE2"/>
    <w:multiLevelType w:val="multilevel"/>
    <w:tmpl w:val="6CE03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2405C2"/>
    <w:multiLevelType w:val="multilevel"/>
    <w:tmpl w:val="1AFED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C4117E"/>
    <w:multiLevelType w:val="multilevel"/>
    <w:tmpl w:val="789A1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233B2B"/>
    <w:multiLevelType w:val="hybridMultilevel"/>
    <w:tmpl w:val="1CD450A4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7">
    <w:nsid w:val="3C8F731D"/>
    <w:multiLevelType w:val="hybridMultilevel"/>
    <w:tmpl w:val="EAB6061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2167A35"/>
    <w:multiLevelType w:val="multilevel"/>
    <w:tmpl w:val="44504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212663"/>
    <w:multiLevelType w:val="hybridMultilevel"/>
    <w:tmpl w:val="D31EA74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34721D2"/>
    <w:multiLevelType w:val="multilevel"/>
    <w:tmpl w:val="59102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891FE3"/>
    <w:multiLevelType w:val="multilevel"/>
    <w:tmpl w:val="148A5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9D1480"/>
    <w:multiLevelType w:val="multilevel"/>
    <w:tmpl w:val="33D6E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AD5C37"/>
    <w:multiLevelType w:val="multilevel"/>
    <w:tmpl w:val="F7481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6B022D"/>
    <w:multiLevelType w:val="hybridMultilevel"/>
    <w:tmpl w:val="6B6200AA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77B821FB"/>
    <w:multiLevelType w:val="multilevel"/>
    <w:tmpl w:val="A126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870358F"/>
    <w:multiLevelType w:val="multilevel"/>
    <w:tmpl w:val="CFBCE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492D32"/>
    <w:multiLevelType w:val="multilevel"/>
    <w:tmpl w:val="19D67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2E0999"/>
    <w:multiLevelType w:val="multilevel"/>
    <w:tmpl w:val="B79ED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F9361B"/>
    <w:multiLevelType w:val="multilevel"/>
    <w:tmpl w:val="E0DC136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24"/>
  </w:num>
  <w:num w:numId="5">
    <w:abstractNumId w:val="20"/>
  </w:num>
  <w:num w:numId="6">
    <w:abstractNumId w:val="21"/>
  </w:num>
  <w:num w:numId="7">
    <w:abstractNumId w:val="11"/>
  </w:num>
  <w:num w:numId="8">
    <w:abstractNumId w:val="8"/>
  </w:num>
  <w:num w:numId="9">
    <w:abstractNumId w:val="19"/>
  </w:num>
  <w:num w:numId="10">
    <w:abstractNumId w:val="17"/>
  </w:num>
  <w:num w:numId="11">
    <w:abstractNumId w:val="3"/>
  </w:num>
  <w:num w:numId="12">
    <w:abstractNumId w:val="22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5"/>
  </w:num>
  <w:num w:numId="16">
    <w:abstractNumId w:val="9"/>
  </w:num>
  <w:num w:numId="17">
    <w:abstractNumId w:val="28"/>
  </w:num>
  <w:num w:numId="18">
    <w:abstractNumId w:val="13"/>
  </w:num>
  <w:num w:numId="19">
    <w:abstractNumId w:val="7"/>
  </w:num>
  <w:num w:numId="20">
    <w:abstractNumId w:val="23"/>
  </w:num>
  <w:num w:numId="21">
    <w:abstractNumId w:val="15"/>
  </w:num>
  <w:num w:numId="22">
    <w:abstractNumId w:val="12"/>
  </w:num>
  <w:num w:numId="23">
    <w:abstractNumId w:val="26"/>
  </w:num>
  <w:num w:numId="24">
    <w:abstractNumId w:val="27"/>
  </w:num>
  <w:num w:numId="25">
    <w:abstractNumId w:val="25"/>
  </w:num>
  <w:num w:numId="26">
    <w:abstractNumId w:val="14"/>
  </w:num>
  <w:num w:numId="27">
    <w:abstractNumId w:val="0"/>
  </w:num>
  <w:num w:numId="28">
    <w:abstractNumId w:val="29"/>
  </w:num>
  <w:num w:numId="29">
    <w:abstractNumId w:val="6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attachedTemplate r:id="rId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06498"/>
    <o:shapelayout v:ext="edit">
      <o:idmap v:ext="edit" data="50"/>
    </o:shapelayout>
  </w:hdrShapeDefaults>
  <w:footnotePr>
    <w:footnote w:id="-1"/>
    <w:footnote w:id="0"/>
  </w:footnotePr>
  <w:endnotePr>
    <w:endnote w:id="-1"/>
    <w:endnote w:id="0"/>
  </w:endnotePr>
  <w:compat/>
  <w:rsids>
    <w:rsidRoot w:val="00A50E25"/>
    <w:rsid w:val="00006C92"/>
    <w:rsid w:val="000108CC"/>
    <w:rsid w:val="00011EB4"/>
    <w:rsid w:val="00012CC8"/>
    <w:rsid w:val="00041642"/>
    <w:rsid w:val="00051B6F"/>
    <w:rsid w:val="00063437"/>
    <w:rsid w:val="00087C9F"/>
    <w:rsid w:val="000B6C2B"/>
    <w:rsid w:val="000C44D4"/>
    <w:rsid w:val="000C53EB"/>
    <w:rsid w:val="000C6EC4"/>
    <w:rsid w:val="0010099F"/>
    <w:rsid w:val="00101F3B"/>
    <w:rsid w:val="00115E45"/>
    <w:rsid w:val="00151B8A"/>
    <w:rsid w:val="00156524"/>
    <w:rsid w:val="00170D81"/>
    <w:rsid w:val="0017471A"/>
    <w:rsid w:val="001758F9"/>
    <w:rsid w:val="0018031C"/>
    <w:rsid w:val="00193B73"/>
    <w:rsid w:val="001B15BC"/>
    <w:rsid w:val="001B264C"/>
    <w:rsid w:val="001C0B72"/>
    <w:rsid w:val="001C1DD6"/>
    <w:rsid w:val="001C5B65"/>
    <w:rsid w:val="001E7068"/>
    <w:rsid w:val="001F4830"/>
    <w:rsid w:val="002011A0"/>
    <w:rsid w:val="00203641"/>
    <w:rsid w:val="0020706E"/>
    <w:rsid w:val="0022182C"/>
    <w:rsid w:val="002248C9"/>
    <w:rsid w:val="00224E03"/>
    <w:rsid w:val="00242633"/>
    <w:rsid w:val="00260B02"/>
    <w:rsid w:val="00273A5D"/>
    <w:rsid w:val="00276373"/>
    <w:rsid w:val="002822F8"/>
    <w:rsid w:val="0028294E"/>
    <w:rsid w:val="00297CB9"/>
    <w:rsid w:val="002A0120"/>
    <w:rsid w:val="002C28D2"/>
    <w:rsid w:val="002E3421"/>
    <w:rsid w:val="002F1825"/>
    <w:rsid w:val="002F2EE1"/>
    <w:rsid w:val="00303E78"/>
    <w:rsid w:val="0031612F"/>
    <w:rsid w:val="00333616"/>
    <w:rsid w:val="0033492C"/>
    <w:rsid w:val="00341D9E"/>
    <w:rsid w:val="00360FC7"/>
    <w:rsid w:val="00377AE5"/>
    <w:rsid w:val="00382ABD"/>
    <w:rsid w:val="003907F2"/>
    <w:rsid w:val="00393F0F"/>
    <w:rsid w:val="003A3845"/>
    <w:rsid w:val="003A780C"/>
    <w:rsid w:val="003B6233"/>
    <w:rsid w:val="003F05C4"/>
    <w:rsid w:val="003F4A9C"/>
    <w:rsid w:val="00402FB8"/>
    <w:rsid w:val="00410055"/>
    <w:rsid w:val="004116A6"/>
    <w:rsid w:val="00462BDE"/>
    <w:rsid w:val="00472321"/>
    <w:rsid w:val="004775CD"/>
    <w:rsid w:val="0048254E"/>
    <w:rsid w:val="00484D3A"/>
    <w:rsid w:val="004A5CCC"/>
    <w:rsid w:val="004B4052"/>
    <w:rsid w:val="004B4816"/>
    <w:rsid w:val="004C5BE5"/>
    <w:rsid w:val="004C7D94"/>
    <w:rsid w:val="004D07E2"/>
    <w:rsid w:val="004F1E09"/>
    <w:rsid w:val="004F4047"/>
    <w:rsid w:val="004F67B9"/>
    <w:rsid w:val="004F6CDA"/>
    <w:rsid w:val="004F72A5"/>
    <w:rsid w:val="0050516B"/>
    <w:rsid w:val="0051263A"/>
    <w:rsid w:val="005250EB"/>
    <w:rsid w:val="00541686"/>
    <w:rsid w:val="00551089"/>
    <w:rsid w:val="00596F23"/>
    <w:rsid w:val="005A442F"/>
    <w:rsid w:val="005A4CBB"/>
    <w:rsid w:val="005C43C1"/>
    <w:rsid w:val="005C5D5D"/>
    <w:rsid w:val="005F5A6D"/>
    <w:rsid w:val="00605E1E"/>
    <w:rsid w:val="00611174"/>
    <w:rsid w:val="0061518C"/>
    <w:rsid w:val="00616C77"/>
    <w:rsid w:val="0064003D"/>
    <w:rsid w:val="006411BD"/>
    <w:rsid w:val="0064162D"/>
    <w:rsid w:val="0065634F"/>
    <w:rsid w:val="00660020"/>
    <w:rsid w:val="0067185E"/>
    <w:rsid w:val="0067219E"/>
    <w:rsid w:val="006742C8"/>
    <w:rsid w:val="00695E88"/>
    <w:rsid w:val="006A11D1"/>
    <w:rsid w:val="006A3AEF"/>
    <w:rsid w:val="006B1B75"/>
    <w:rsid w:val="006B6D51"/>
    <w:rsid w:val="006C2AEC"/>
    <w:rsid w:val="006C7CCE"/>
    <w:rsid w:val="006D7CCE"/>
    <w:rsid w:val="006E12C2"/>
    <w:rsid w:val="006E24D7"/>
    <w:rsid w:val="006F67EA"/>
    <w:rsid w:val="0070699A"/>
    <w:rsid w:val="00712411"/>
    <w:rsid w:val="00720D50"/>
    <w:rsid w:val="00732139"/>
    <w:rsid w:val="007338BB"/>
    <w:rsid w:val="00745D5A"/>
    <w:rsid w:val="00766315"/>
    <w:rsid w:val="007743FA"/>
    <w:rsid w:val="0079465B"/>
    <w:rsid w:val="00797F4F"/>
    <w:rsid w:val="007B5DAF"/>
    <w:rsid w:val="007D4E04"/>
    <w:rsid w:val="007D6A87"/>
    <w:rsid w:val="007F3723"/>
    <w:rsid w:val="008040AA"/>
    <w:rsid w:val="00811C36"/>
    <w:rsid w:val="008342CE"/>
    <w:rsid w:val="00873523"/>
    <w:rsid w:val="00876A2A"/>
    <w:rsid w:val="00881708"/>
    <w:rsid w:val="008B1F33"/>
    <w:rsid w:val="008C3787"/>
    <w:rsid w:val="008C50D2"/>
    <w:rsid w:val="008E4849"/>
    <w:rsid w:val="008E7939"/>
    <w:rsid w:val="008F1689"/>
    <w:rsid w:val="008F45DB"/>
    <w:rsid w:val="009001F6"/>
    <w:rsid w:val="00905EBA"/>
    <w:rsid w:val="00913BDF"/>
    <w:rsid w:val="00927231"/>
    <w:rsid w:val="00951B6F"/>
    <w:rsid w:val="00976D87"/>
    <w:rsid w:val="00980EEF"/>
    <w:rsid w:val="00986F57"/>
    <w:rsid w:val="00990069"/>
    <w:rsid w:val="009A2874"/>
    <w:rsid w:val="009A3EAE"/>
    <w:rsid w:val="009B0DFA"/>
    <w:rsid w:val="009C06D4"/>
    <w:rsid w:val="009E52D1"/>
    <w:rsid w:val="009E61DC"/>
    <w:rsid w:val="009F33A3"/>
    <w:rsid w:val="00A0541F"/>
    <w:rsid w:val="00A12F21"/>
    <w:rsid w:val="00A2589A"/>
    <w:rsid w:val="00A33AD9"/>
    <w:rsid w:val="00A42598"/>
    <w:rsid w:val="00A45CB6"/>
    <w:rsid w:val="00A50E25"/>
    <w:rsid w:val="00A6110B"/>
    <w:rsid w:val="00A916C9"/>
    <w:rsid w:val="00A96DD8"/>
    <w:rsid w:val="00AA3264"/>
    <w:rsid w:val="00AA7DEB"/>
    <w:rsid w:val="00AB22E1"/>
    <w:rsid w:val="00AB42D3"/>
    <w:rsid w:val="00AC5275"/>
    <w:rsid w:val="00AD023E"/>
    <w:rsid w:val="00AE3E49"/>
    <w:rsid w:val="00AF34AC"/>
    <w:rsid w:val="00B04761"/>
    <w:rsid w:val="00B118B4"/>
    <w:rsid w:val="00B52C93"/>
    <w:rsid w:val="00B5576D"/>
    <w:rsid w:val="00B6608C"/>
    <w:rsid w:val="00B67252"/>
    <w:rsid w:val="00B82765"/>
    <w:rsid w:val="00BB696A"/>
    <w:rsid w:val="00BC408C"/>
    <w:rsid w:val="00BE52D5"/>
    <w:rsid w:val="00BE5AC2"/>
    <w:rsid w:val="00BE62BA"/>
    <w:rsid w:val="00C00E82"/>
    <w:rsid w:val="00C04DA7"/>
    <w:rsid w:val="00C1200E"/>
    <w:rsid w:val="00C139CA"/>
    <w:rsid w:val="00C32217"/>
    <w:rsid w:val="00C52379"/>
    <w:rsid w:val="00C56958"/>
    <w:rsid w:val="00C61EBE"/>
    <w:rsid w:val="00C63168"/>
    <w:rsid w:val="00CA3F27"/>
    <w:rsid w:val="00CC2773"/>
    <w:rsid w:val="00CC6584"/>
    <w:rsid w:val="00CD63DC"/>
    <w:rsid w:val="00CE064F"/>
    <w:rsid w:val="00D04601"/>
    <w:rsid w:val="00D056D9"/>
    <w:rsid w:val="00D063EC"/>
    <w:rsid w:val="00D10F03"/>
    <w:rsid w:val="00D1512D"/>
    <w:rsid w:val="00D36461"/>
    <w:rsid w:val="00D70B28"/>
    <w:rsid w:val="00D76C7E"/>
    <w:rsid w:val="00DB00FF"/>
    <w:rsid w:val="00DB1BAF"/>
    <w:rsid w:val="00DB752F"/>
    <w:rsid w:val="00DC0EB6"/>
    <w:rsid w:val="00DC7F47"/>
    <w:rsid w:val="00DD2C99"/>
    <w:rsid w:val="00DE22C8"/>
    <w:rsid w:val="00DE34DF"/>
    <w:rsid w:val="00DE7236"/>
    <w:rsid w:val="00DF6B2A"/>
    <w:rsid w:val="00E00ECD"/>
    <w:rsid w:val="00E02547"/>
    <w:rsid w:val="00E04130"/>
    <w:rsid w:val="00E12209"/>
    <w:rsid w:val="00E30FCE"/>
    <w:rsid w:val="00E61513"/>
    <w:rsid w:val="00E67A4C"/>
    <w:rsid w:val="00E70877"/>
    <w:rsid w:val="00E71166"/>
    <w:rsid w:val="00E923AF"/>
    <w:rsid w:val="00E963B1"/>
    <w:rsid w:val="00EA2A57"/>
    <w:rsid w:val="00EA6002"/>
    <w:rsid w:val="00EB3334"/>
    <w:rsid w:val="00EB70C8"/>
    <w:rsid w:val="00ED5BF6"/>
    <w:rsid w:val="00EF4BCC"/>
    <w:rsid w:val="00F0448C"/>
    <w:rsid w:val="00F06B9E"/>
    <w:rsid w:val="00F1493F"/>
    <w:rsid w:val="00F15BB7"/>
    <w:rsid w:val="00F202F8"/>
    <w:rsid w:val="00F25CE9"/>
    <w:rsid w:val="00F26975"/>
    <w:rsid w:val="00FA3D95"/>
    <w:rsid w:val="00FB21E4"/>
    <w:rsid w:val="00FB6310"/>
    <w:rsid w:val="00FC1C71"/>
    <w:rsid w:val="00FD4C4E"/>
    <w:rsid w:val="00FD59EB"/>
    <w:rsid w:val="00FE253D"/>
    <w:rsid w:val="00FF0CE3"/>
    <w:rsid w:val="00FF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023E"/>
  </w:style>
  <w:style w:type="paragraph" w:styleId="Titolo1">
    <w:name w:val="heading 1"/>
    <w:basedOn w:val="Normale"/>
    <w:next w:val="Normale"/>
    <w:link w:val="Titolo1Carattere"/>
    <w:uiPriority w:val="9"/>
    <w:qFormat/>
    <w:rsid w:val="002426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26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BB696A"/>
    <w:pPr>
      <w:spacing w:before="100" w:beforeAutospacing="1" w:after="100" w:afterAutospacing="1"/>
      <w:ind w:left="0" w:righ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7D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7D94"/>
  </w:style>
  <w:style w:type="paragraph" w:styleId="Pidipagina">
    <w:name w:val="footer"/>
    <w:basedOn w:val="Normale"/>
    <w:link w:val="PidipaginaCarattere"/>
    <w:uiPriority w:val="99"/>
    <w:unhideWhenUsed/>
    <w:rsid w:val="004C7D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7D9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7D9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7D9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4C7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CC2773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F1E09"/>
    <w:pPr>
      <w:spacing w:after="200" w:line="276" w:lineRule="auto"/>
      <w:ind w:left="720" w:right="0"/>
      <w:contextualSpacing/>
      <w:jc w:val="left"/>
    </w:pPr>
  </w:style>
  <w:style w:type="character" w:styleId="Enfasigrassetto">
    <w:name w:val="Strong"/>
    <w:basedOn w:val="Carpredefinitoparagrafo"/>
    <w:uiPriority w:val="22"/>
    <w:qFormat/>
    <w:rsid w:val="00E30FCE"/>
    <w:rPr>
      <w:b/>
      <w:bCs/>
    </w:rPr>
  </w:style>
  <w:style w:type="paragraph" w:styleId="NormaleWeb">
    <w:name w:val="Normal (Web)"/>
    <w:basedOn w:val="Normale"/>
    <w:uiPriority w:val="99"/>
    <w:unhideWhenUsed/>
    <w:rsid w:val="007D6A87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696A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customStyle="1" w:styleId="isselectedend">
    <w:name w:val="isselectedend"/>
    <w:basedOn w:val="Normale"/>
    <w:rsid w:val="00AE3E49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42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42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9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ATI\AAA%20EVIDENZE\2020\2020%20NUOVA%20INTESTATA\2020%20carta%20intestata%20e%20moduli\ETS\Mod_Intestata_v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A8CE0-A07C-4C2B-ADA3-9A0BDC186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Mod_Intestata_v2</Template>
  <TotalTime>272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Antonio</cp:lastModifiedBy>
  <cp:revision>74</cp:revision>
  <cp:lastPrinted>2026-01-08T09:47:00Z</cp:lastPrinted>
  <dcterms:created xsi:type="dcterms:W3CDTF">2025-07-01T13:58:00Z</dcterms:created>
  <dcterms:modified xsi:type="dcterms:W3CDTF">2026-04-03T05:56:00Z</dcterms:modified>
</cp:coreProperties>
</file>